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67338A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7338A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การขอย้ายเข้าเรียนของโรงเรียนในสังกัด สพฐ</w:t>
      </w:r>
      <w:r w:rsidR="00C81DB8" w:rsidRPr="0067338A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724ECB84" w:rsidR="00D239AD" w:rsidRPr="0067338A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67338A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67338A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E7A7B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E7A7B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อนุบาลวัดลูกแกประชาชนูทิศ</w:t>
      </w:r>
      <w:r w:rsidR="00EE7A7B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67338A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67338A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67338A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67338A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67338A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67338A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67338A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การขอย้ายเข้าเรียนของโรงเรียนในสังกัด สพฐ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4564C925" w:rsidR="00132E1B" w:rsidRPr="0067338A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EE7A7B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E7A7B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อนุบาลวัดลูกแกประชาชนูทิศ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67338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67338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67338A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7338A" w14:paraId="77FFD68C" w14:textId="77777777" w:rsidTr="008C1396">
        <w:tc>
          <w:tcPr>
            <w:tcW w:w="675" w:type="dxa"/>
          </w:tcPr>
          <w:p w14:paraId="23D761D9" w14:textId="12281EB4" w:rsidR="00394708" w:rsidRPr="0067338A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0700AEA0" w:rsidR="00394708" w:rsidRPr="0067338A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67338A" w14:paraId="674B8BC8" w14:textId="77777777" w:rsidTr="008C1396">
        <w:tc>
          <w:tcPr>
            <w:tcW w:w="675" w:type="dxa"/>
          </w:tcPr>
          <w:p w14:paraId="3A1266F4" w14:textId="77777777" w:rsidR="00394708" w:rsidRPr="0067338A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6C038B1" w14:textId="4037D6DD" w:rsidR="00394708" w:rsidRPr="0067338A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การศึกษาภาคบังคับ พ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2545</w:t>
            </w:r>
          </w:p>
        </w:tc>
      </w:tr>
      <w:tr w:rsidR="0087182F" w:rsidRPr="0067338A" w14:paraId="0ECA15A5" w14:textId="77777777" w:rsidTr="008C1396">
        <w:tc>
          <w:tcPr>
            <w:tcW w:w="675" w:type="dxa"/>
          </w:tcPr>
          <w:p w14:paraId="583E5B4F" w14:textId="77777777" w:rsidR="00394708" w:rsidRPr="0067338A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7B67C44" w14:textId="393AB29A" w:rsidR="00394708" w:rsidRPr="0067338A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ประกาศกระทรวงศึกษาธิการ เรื่อง การส่งเด็กเข้าเรียนในสถานศึกษา พ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2546</w:t>
            </w:r>
          </w:p>
        </w:tc>
      </w:tr>
    </w:tbl>
    <w:p w14:paraId="40A6F83D" w14:textId="32DA2D6B" w:rsidR="003F4A0D" w:rsidRPr="0067338A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67338A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67338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67338A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6733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733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6733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67338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6733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6733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6733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733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242E2E49" w:rsidR="00760D0B" w:rsidRPr="0067338A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การขอย้ายเข้าเรียนของโรงเรียนในสังกัด สพฐ</w:t>
      </w:r>
      <w:r w:rsidR="00094F82" w:rsidRPr="0067338A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EE7A7B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E7A7B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อนุบาลวัดลูกแกประชาชนูทิศ</w:t>
      </w:r>
      <w:r w:rsidR="00094F82" w:rsidRPr="00673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67338A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7338A" w14:paraId="5F1398AA" w14:textId="77777777" w:rsidTr="009B7715">
        <w:tc>
          <w:tcPr>
            <w:tcW w:w="675" w:type="dxa"/>
          </w:tcPr>
          <w:p w14:paraId="08D93DD3" w14:textId="25F72274" w:rsidR="00094F82" w:rsidRPr="0067338A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C55168" w14:textId="77777777" w:rsidR="00EE7A7B" w:rsidRDefault="00EE7A7B" w:rsidP="00EE7A7B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56D0DF51" w14:textId="77777777" w:rsidR="00EE7A7B" w:rsidRPr="00E732B8" w:rsidRDefault="00EE7A7B" w:rsidP="00EE7A7B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67338A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 จันทร์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ถึง วันศุกร์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67338A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ยกเว้นวันหยุดราชการ 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6733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38B629D" w14:textId="704ABE2C" w:rsidR="0018441F" w:rsidRPr="0067338A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21D907B9" w:rsidR="00575FAF" w:rsidRPr="0067338A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ให้ผู้ปกครองแจ้งความจำนงการย้ายเข้าเรียน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2.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โรงเรียนพิจารณาการรับย้ายเบื้องต้นก่อนรับคำขอจากเหตุผล ความต้องการและความจำเป็นของนักเรียนและผู้ปกครองที่สอดคล้องกับ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   2.1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วัตถุประสงค์ของโรงเรียน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   2.2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จำนวนนักเรียนต่อห้องเรียน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   2.3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แผนการเรียน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ฯลฯ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3.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ให้ผู้ปกครองยื่นเอกสารการส่งตัวจากโรงเรียนเดิม </w:t>
      </w:r>
      <w:r w:rsidRPr="0067338A">
        <w:rPr>
          <w:rFonts w:ascii="TH SarabunPSK" w:hAnsi="TH SarabunPSK" w:cs="TH SarabunPSK"/>
          <w:noProof/>
          <w:sz w:val="32"/>
          <w:szCs w:val="32"/>
        </w:rPr>
        <w:t>(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แบบ พฐ </w:t>
      </w:r>
      <w:r w:rsidRPr="0067338A">
        <w:rPr>
          <w:rFonts w:ascii="TH SarabunPSK" w:hAnsi="TH SarabunPSK" w:cs="TH SarabunPSK"/>
          <w:noProof/>
          <w:sz w:val="32"/>
          <w:szCs w:val="32"/>
        </w:rPr>
        <w:t xml:space="preserve">19/1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 แบบ บค</w:t>
      </w:r>
      <w:r w:rsidRPr="0067338A">
        <w:rPr>
          <w:rFonts w:ascii="TH SarabunPSK" w:hAnsi="TH SarabunPSK" w:cs="TH SarabunPSK"/>
          <w:noProof/>
          <w:sz w:val="32"/>
          <w:szCs w:val="32"/>
        </w:rPr>
        <w:t xml:space="preserve">. 20)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เมื่อได้รับย้ายจากโรงเรียน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  <w:t xml:space="preserve">4. </w:t>
      </w: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  <w:r w:rsidRPr="0067338A">
        <w:rPr>
          <w:rFonts w:ascii="TH SarabunPSK" w:hAnsi="TH SarabunPSK" w:cs="TH SarabunPSK"/>
          <w:noProof/>
          <w:sz w:val="32"/>
          <w:szCs w:val="32"/>
        </w:rPr>
        <w:br/>
      </w:r>
    </w:p>
    <w:p w14:paraId="0552ED64" w14:textId="77777777" w:rsidR="0065175D" w:rsidRPr="0067338A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67338A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6733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6733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6733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67338A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67338A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67338A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67338A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6733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6733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67338A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6733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  คำขอและเอกสารประกอบคำขอ</w:t>
            </w:r>
          </w:p>
          <w:p w14:paraId="2A225131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315B0CC5" w:rsidR="00313D38" w:rsidRPr="0067338A" w:rsidRDefault="00EE7A7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67338A" w:rsidRDefault="00313D38" w:rsidP="006733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67338A" w14:paraId="7DB126A5" w14:textId="77777777" w:rsidTr="00313D38">
        <w:tc>
          <w:tcPr>
            <w:tcW w:w="675" w:type="dxa"/>
            <w:vAlign w:val="center"/>
          </w:tcPr>
          <w:p w14:paraId="79AD25B7" w14:textId="77777777" w:rsidR="00313D38" w:rsidRPr="006733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28CE854" w14:textId="77777777" w:rsidR="00313D38" w:rsidRPr="006733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2B981F4" w14:textId="77777777" w:rsidR="00313D38" w:rsidRPr="0067338A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1BB6A9F" w14:textId="77777777" w:rsidR="00313D38" w:rsidRPr="006733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ตรวจสอบคุณสมบัติตามเอกสารของผู้เรียน</w:t>
            </w:r>
          </w:p>
          <w:p w14:paraId="1DF645C8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0BDFD257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4950E6D" w14:textId="5564A536" w:rsidR="00313D38" w:rsidRPr="0067338A" w:rsidRDefault="00EE7A7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055735A1" w14:textId="77777777" w:rsidR="00313D38" w:rsidRPr="0067338A" w:rsidRDefault="00313D38" w:rsidP="006733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67338A" w14:paraId="775E4F78" w14:textId="77777777" w:rsidTr="00313D38">
        <w:tc>
          <w:tcPr>
            <w:tcW w:w="675" w:type="dxa"/>
            <w:vAlign w:val="center"/>
          </w:tcPr>
          <w:p w14:paraId="10247AE2" w14:textId="77777777" w:rsidR="00313D38" w:rsidRPr="006733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8AFC27" w14:textId="77777777" w:rsidR="00313D38" w:rsidRPr="006733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08F84C06" w14:textId="77777777" w:rsidR="00313D38" w:rsidRPr="0067338A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38892C37" w14:textId="77777777" w:rsidR="00313D38" w:rsidRPr="006733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จัดทำหนังสือและเสนอผู้อำนวยการโรงเรียนพิจารณา</w:t>
            </w:r>
          </w:p>
          <w:p w14:paraId="01721001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0FDC978F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1CAF0E56" w14:textId="02B54FE9" w:rsidR="00313D38" w:rsidRPr="0067338A" w:rsidRDefault="00EE7A7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02C5BFDE" w14:textId="77777777" w:rsidR="00313D38" w:rsidRPr="0067338A" w:rsidRDefault="00313D38" w:rsidP="006733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67338A" w14:paraId="3F5E6596" w14:textId="77777777" w:rsidTr="00313D38">
        <w:tc>
          <w:tcPr>
            <w:tcW w:w="675" w:type="dxa"/>
            <w:vAlign w:val="center"/>
          </w:tcPr>
          <w:p w14:paraId="781BB068" w14:textId="77777777" w:rsidR="00313D38" w:rsidRPr="006733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94B7E0A" w14:textId="77777777" w:rsidR="00313D38" w:rsidRPr="0067338A" w:rsidRDefault="009B68CC" w:rsidP="006733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14:paraId="402F3401" w14:textId="77777777" w:rsidR="00313D38" w:rsidRPr="0067338A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6DEAD331" w14:textId="77777777" w:rsidR="00313D38" w:rsidRPr="006733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ดำเนินการมอบตัว</w:t>
            </w:r>
          </w:p>
          <w:p w14:paraId="64B4EDEB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0C18389A" w14:textId="77777777" w:rsidR="00313D38" w:rsidRPr="0067338A" w:rsidRDefault="00313D38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8401276" w14:textId="7C0C6693" w:rsidR="00313D38" w:rsidRPr="0067338A" w:rsidRDefault="00EE7A7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6D10FA47" w14:textId="77777777" w:rsidR="00313D38" w:rsidRPr="006733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ขั้นตอนนี้ไม่นับเวลาต่อเนื่องจากขั้นตอนที่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1-3)</w:t>
            </w:r>
          </w:p>
        </w:tc>
      </w:tr>
    </w:tbl>
    <w:p w14:paraId="599CE047" w14:textId="036C8D27" w:rsidR="008E2900" w:rsidRDefault="00C26ED0" w:rsidP="0067338A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67338A">
        <w:rPr>
          <w:rFonts w:ascii="TH SarabunPSK" w:hAnsi="TH SarabunPSK" w:cs="TH SarabunPSK"/>
          <w:noProof/>
          <w:sz w:val="32"/>
          <w:szCs w:val="32"/>
        </w:rPr>
        <w:t xml:space="preserve">3 </w:t>
      </w:r>
      <w:r w:rsidR="009B68CC"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47264D8B" w14:textId="77777777" w:rsidR="0067338A" w:rsidRPr="0067338A" w:rsidRDefault="0067338A" w:rsidP="0067338A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0"/>
          <w:szCs w:val="20"/>
          <w:cs/>
          <w:lang w:bidi="th-TH"/>
        </w:rPr>
      </w:pPr>
    </w:p>
    <w:p w14:paraId="0DFE24A5" w14:textId="77777777" w:rsidR="0085230C" w:rsidRPr="0067338A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35832AD" w14:textId="02D6BF10" w:rsidR="008E2900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33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2379B6FF" w14:textId="77777777" w:rsidR="0067338A" w:rsidRPr="0067338A" w:rsidRDefault="0067338A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14:paraId="731312B5" w14:textId="77777777" w:rsidR="00AA7734" w:rsidRPr="0067338A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67338A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67338A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6733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6733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67338A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6733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6733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67338A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6733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7338A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6733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688B681F" w:rsidR="00452B6B" w:rsidRPr="0067338A" w:rsidRDefault="0067338A" w:rsidP="00452B6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(1) </w:t>
            </w:r>
            <w:r w:rsidR="00AC4ACB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ของนักเรียน </w:t>
            </w:r>
            <w:r w:rsidR="00AC4ACB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AC4ACB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ยื่นวันมอบตัว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2)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="00AC4ACB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7FB4BA51" w14:textId="77777777" w:rsidTr="004E651F">
        <w:trPr>
          <w:jc w:val="center"/>
        </w:trPr>
        <w:tc>
          <w:tcPr>
            <w:tcW w:w="675" w:type="dxa"/>
            <w:vAlign w:val="center"/>
          </w:tcPr>
          <w:p w14:paraId="236C05A2" w14:textId="77777777" w:rsidR="00452B6B" w:rsidRPr="006733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20DF0A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4219252D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59B3FF13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94D5092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618D49E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1A19A9A" w14:textId="36DDED60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ของผู้ปกครอง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6036C73A" w14:textId="77777777" w:rsidTr="004E651F">
        <w:trPr>
          <w:jc w:val="center"/>
        </w:trPr>
        <w:tc>
          <w:tcPr>
            <w:tcW w:w="675" w:type="dxa"/>
            <w:vAlign w:val="center"/>
          </w:tcPr>
          <w:p w14:paraId="535CB45A" w14:textId="77777777" w:rsidR="00452B6B" w:rsidRPr="006733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7FD583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12EBCE3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9111014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EA2B146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2779463" w14:textId="77777777" w:rsidR="00452B6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0845828" w14:textId="766FB775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ของนักเรียน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ยื่นวันมอบตัว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061854B6" w14:textId="77777777" w:rsidTr="004E651F">
        <w:trPr>
          <w:jc w:val="center"/>
        </w:trPr>
        <w:tc>
          <w:tcPr>
            <w:tcW w:w="675" w:type="dxa"/>
            <w:vAlign w:val="center"/>
          </w:tcPr>
          <w:p w14:paraId="3085EDF6" w14:textId="77777777" w:rsidR="00452B6B" w:rsidRPr="006733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D06D3CE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29F84CB8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35A4023D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FF6BE5E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67F1FEAD" w14:textId="77777777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9C42DA8" w14:textId="0F6E24E3" w:rsidR="00452B6B" w:rsidRPr="0067338A" w:rsidRDefault="00AC4ACB" w:rsidP="00452B6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ของผู้ปกครอง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2)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67338A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67338A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67338A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67338A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67338A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67338A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6733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6733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67338A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6733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7338A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แบบคำร้องขอย้ายเข้าเรียน</w:t>
            </w:r>
          </w:p>
        </w:tc>
        <w:tc>
          <w:tcPr>
            <w:tcW w:w="1843" w:type="dxa"/>
          </w:tcPr>
          <w:p w14:paraId="5FD3D152" w14:textId="2A5AF49F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5C122349" w14:textId="7E674FCD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67338A" w14:paraId="7BB877DE" w14:textId="77777777" w:rsidTr="004E651F">
        <w:tc>
          <w:tcPr>
            <w:tcW w:w="675" w:type="dxa"/>
            <w:vAlign w:val="center"/>
          </w:tcPr>
          <w:p w14:paraId="6E7672F3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124D441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เอกสารหลักฐานแสดงผลการเรียน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ปพ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0CEFA4BF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608FF2C6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D618966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1E0BE02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5E6362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67338A" w14:paraId="3566ECB6" w14:textId="77777777" w:rsidTr="004E651F">
        <w:tc>
          <w:tcPr>
            <w:tcW w:w="675" w:type="dxa"/>
            <w:vAlign w:val="center"/>
          </w:tcPr>
          <w:p w14:paraId="6EDB6998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26EE66D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ใบรับรองเวลาเรียน และคะแนนเก็บ หากย้ายระหว่างภาคเรียน</w:t>
            </w:r>
          </w:p>
        </w:tc>
        <w:tc>
          <w:tcPr>
            <w:tcW w:w="1843" w:type="dxa"/>
          </w:tcPr>
          <w:p w14:paraId="238AC754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1E0DB25E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E807341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0D23371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B0C640C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67338A" w14:paraId="6E5292E3" w14:textId="77777777" w:rsidTr="004E651F">
        <w:tc>
          <w:tcPr>
            <w:tcW w:w="675" w:type="dxa"/>
            <w:vAlign w:val="center"/>
          </w:tcPr>
          <w:p w14:paraId="4893DF7A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BF13198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</w:tc>
        <w:tc>
          <w:tcPr>
            <w:tcW w:w="1843" w:type="dxa"/>
          </w:tcPr>
          <w:p w14:paraId="1F08921A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26D9A8EB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731FF10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412CB6D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012DA6F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5ABE8553" w14:textId="77777777" w:rsidTr="004E651F">
        <w:tc>
          <w:tcPr>
            <w:tcW w:w="675" w:type="dxa"/>
            <w:vAlign w:val="center"/>
          </w:tcPr>
          <w:p w14:paraId="70DA0201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68BCB6F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แบบบันทึกสุขภาพ</w:t>
            </w:r>
          </w:p>
        </w:tc>
        <w:tc>
          <w:tcPr>
            <w:tcW w:w="1843" w:type="dxa"/>
          </w:tcPr>
          <w:p w14:paraId="6C0850E4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16142681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E15D717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6E957FC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0E1351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7EBD8030" w14:textId="77777777" w:rsidTr="004E651F">
        <w:tc>
          <w:tcPr>
            <w:tcW w:w="675" w:type="dxa"/>
            <w:vAlign w:val="center"/>
          </w:tcPr>
          <w:p w14:paraId="5A0DB66A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B1BF013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คำอธิบายรายวิชาเพิ่มเติม</w:t>
            </w:r>
          </w:p>
        </w:tc>
        <w:tc>
          <w:tcPr>
            <w:tcW w:w="1843" w:type="dxa"/>
          </w:tcPr>
          <w:p w14:paraId="59D5F480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011A60D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01BE224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8BF595F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FD44DE8" w14:textId="77777777" w:rsidR="00AC4ACB" w:rsidRPr="0067338A" w:rsidRDefault="00AC4ACB" w:rsidP="00AC4AC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338A">
              <w:rPr>
                <w:rFonts w:ascii="TH SarabunPSK" w:hAnsi="TH SarabunPSK" w:cs="TH SarabunPSK"/>
                <w:noProof/>
                <w:sz w:val="28"/>
                <w:szCs w:val="28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กรณีมีการเทียบโอน</w:t>
            </w:r>
            <w:r w:rsidRPr="0067338A">
              <w:rPr>
                <w:rFonts w:ascii="TH SarabunPSK" w:hAnsi="TH SarabunPSK" w:cs="TH SarabunPSK"/>
                <w:noProof/>
                <w:sz w:val="28"/>
                <w:szCs w:val="28"/>
              </w:rPr>
              <w:t>)</w:t>
            </w:r>
          </w:p>
        </w:tc>
      </w:tr>
      <w:tr w:rsidR="00AC4ACB" w:rsidRPr="0067338A" w14:paraId="49D198FD" w14:textId="77777777" w:rsidTr="004E651F">
        <w:tc>
          <w:tcPr>
            <w:tcW w:w="675" w:type="dxa"/>
            <w:vAlign w:val="center"/>
          </w:tcPr>
          <w:p w14:paraId="46EBB982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C3884AB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ระเบียนสะสม</w:t>
            </w:r>
          </w:p>
        </w:tc>
        <w:tc>
          <w:tcPr>
            <w:tcW w:w="1843" w:type="dxa"/>
          </w:tcPr>
          <w:p w14:paraId="7F46892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08B91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9B1A76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F702AE2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D29DB5E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02F0EF3C" w14:textId="77777777" w:rsidTr="004E651F">
        <w:tc>
          <w:tcPr>
            <w:tcW w:w="675" w:type="dxa"/>
            <w:vAlign w:val="center"/>
          </w:tcPr>
          <w:p w14:paraId="08E6F4DC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F4C5252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เอกสารส่งตัวจากโรงเรียนเดิม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 พฐ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19/1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หรือ แบบ บค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 20)</w:t>
            </w:r>
          </w:p>
        </w:tc>
        <w:tc>
          <w:tcPr>
            <w:tcW w:w="1843" w:type="dxa"/>
          </w:tcPr>
          <w:p w14:paraId="4DFEE8AF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73153B2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A64B080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3D3FA5D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6388FC9" w14:textId="77777777" w:rsidR="00AC4ACB" w:rsidRPr="0067338A" w:rsidRDefault="00AC4ACB" w:rsidP="00AC4AC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338A">
              <w:rPr>
                <w:rFonts w:ascii="TH SarabunPSK" w:hAnsi="TH SarabunPSK" w:cs="TH SarabunPSK"/>
                <w:noProof/>
                <w:sz w:val="28"/>
                <w:szCs w:val="28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หากโรงเรียนรับย้าย</w:t>
            </w:r>
            <w:r w:rsidRPr="0067338A">
              <w:rPr>
                <w:rFonts w:ascii="TH SarabunPSK" w:hAnsi="TH SarabunPSK" w:cs="TH SarabunPSK"/>
                <w:noProof/>
                <w:sz w:val="28"/>
                <w:szCs w:val="28"/>
              </w:rPr>
              <w:t>)</w:t>
            </w:r>
          </w:p>
        </w:tc>
      </w:tr>
      <w:tr w:rsidR="00AC4ACB" w:rsidRPr="0067338A" w14:paraId="15699DDF" w14:textId="77777777" w:rsidTr="004E651F">
        <w:tc>
          <w:tcPr>
            <w:tcW w:w="675" w:type="dxa"/>
            <w:vAlign w:val="center"/>
          </w:tcPr>
          <w:p w14:paraId="701682C5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9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A3C5B1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รูปถ่ายปัจจุบัน ขนาด 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843" w:type="dxa"/>
          </w:tcPr>
          <w:p w14:paraId="67E3E719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D259515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15D508CB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8BF1622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5C0EDA5" w14:textId="77777777" w:rsidR="00AC4ACB" w:rsidRPr="006733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หลักฐานใช้ในวันมอบตัว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7338A" w14:paraId="689A8C6F" w14:textId="77777777" w:rsidTr="004E651F">
        <w:tc>
          <w:tcPr>
            <w:tcW w:w="675" w:type="dxa"/>
            <w:vAlign w:val="center"/>
          </w:tcPr>
          <w:p w14:paraId="0FDA4011" w14:textId="77777777" w:rsidR="00AC4ACB" w:rsidRPr="006733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2D88DAA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ใบมอบตัว</w:t>
            </w:r>
          </w:p>
        </w:tc>
        <w:tc>
          <w:tcPr>
            <w:tcW w:w="1843" w:type="dxa"/>
          </w:tcPr>
          <w:p w14:paraId="08BF8329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โรงเรียนวัดท่าเรือ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"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อุตสาหะวิทยาคาร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"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36176B8D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B85C7C8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4E090B" w14:textId="77777777" w:rsidR="00AC4ACB" w:rsidRPr="0067338A" w:rsidRDefault="00AC4ACB" w:rsidP="0067338A">
            <w:pPr>
              <w:jc w:val="center"/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ABDA61D" w14:textId="77777777" w:rsidR="00AC4ACB" w:rsidRPr="0067338A" w:rsidRDefault="00AC4ACB" w:rsidP="00AC4ACB">
            <w:pPr>
              <w:rPr>
                <w:rFonts w:ascii="TH SarabunPSK" w:hAnsi="TH SarabunPSK" w:cs="TH SarabunPSK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หลักฐานใช้ในวันมอบตัว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67338A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67338A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7338A" w14:paraId="21631802" w14:textId="77777777" w:rsidTr="00090552">
        <w:tc>
          <w:tcPr>
            <w:tcW w:w="534" w:type="dxa"/>
          </w:tcPr>
          <w:p w14:paraId="55909BBE" w14:textId="396F5019" w:rsidR="00A13B6C" w:rsidRPr="0067338A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67338A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มีค่าใช้จ่ายอื่นในการมอบตัวเป็นไปตามประกาศของโรงเรียน</w:t>
            </w:r>
          </w:p>
          <w:p w14:paraId="201E5AF3" w14:textId="77777777" w:rsidR="00E90756" w:rsidRPr="0067338A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5490C"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67338A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733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="000F1309"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77777777" w:rsidR="00216FA4" w:rsidRPr="0067338A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67338A" w14:paraId="07DF31DE" w14:textId="77777777" w:rsidTr="00C1539D">
        <w:tc>
          <w:tcPr>
            <w:tcW w:w="534" w:type="dxa"/>
          </w:tcPr>
          <w:p w14:paraId="07FE0908" w14:textId="7E60931D" w:rsidR="00EA6950" w:rsidRPr="0067338A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A8F708A" w14:textId="77777777" w:rsidR="00EE7A7B" w:rsidRDefault="00EA6950" w:rsidP="00EE7A7B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</w:t>
            </w:r>
            <w:r w:rsidR="00EE7A7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</w:t>
            </w:r>
            <w:bookmarkStart w:id="0" w:name="_GoBack"/>
            <w:bookmarkEnd w:id="0"/>
            <w:r w:rsidR="00EE7A7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รงเรียน</w:t>
            </w:r>
            <w:r w:rsidR="00EE7A7B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EE7A7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E7A7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EE7A7B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EE7A7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4BDD4934" w:rsidR="00EA6950" w:rsidRPr="0067338A" w:rsidRDefault="00EE7A7B" w:rsidP="00EE7A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67338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67338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6733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67338A" w14:paraId="779B2E1E" w14:textId="77777777" w:rsidTr="00C1539D">
        <w:tc>
          <w:tcPr>
            <w:tcW w:w="534" w:type="dxa"/>
          </w:tcPr>
          <w:p w14:paraId="0C0A7FBB" w14:textId="77777777" w:rsidR="00EA6950" w:rsidRPr="0067338A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9D2D0A6" w14:textId="77777777" w:rsidR="00EA6950" w:rsidRPr="0067338A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ที่ สำนักงานเขตพื้นที่การศึกษาประถมศึกษากาญจนบุรี เขต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7338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67338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67338A" w14:paraId="05246A7E" w14:textId="77777777" w:rsidTr="00C1539D">
        <w:tc>
          <w:tcPr>
            <w:tcW w:w="534" w:type="dxa"/>
          </w:tcPr>
          <w:p w14:paraId="17452F7C" w14:textId="77777777" w:rsidR="00EA6950" w:rsidRPr="0067338A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43B61D1" w14:textId="77777777" w:rsidR="00EA6950" w:rsidRPr="0067338A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สายด่วนกระทรวงศึกษาธิการ โทร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7338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67338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67338A" w14:paraId="37239C18" w14:textId="77777777" w:rsidTr="00C1539D">
        <w:tc>
          <w:tcPr>
            <w:tcW w:w="534" w:type="dxa"/>
          </w:tcPr>
          <w:p w14:paraId="611615E6" w14:textId="77777777" w:rsidR="00EA6950" w:rsidRPr="0067338A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6733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7A1A349" w14:textId="77777777" w:rsidR="0067338A" w:rsidRDefault="00EA6950" w:rsidP="00EA695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733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733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สำนักงานปลัดสำนักนายกรัฐมนตรีทำเนียบรัฐบาล </w:t>
            </w:r>
          </w:p>
          <w:p w14:paraId="27530640" w14:textId="7F01F84A" w:rsidR="00EA6950" w:rsidRPr="0067338A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ถนนพิษณุโลก เขตดุสิต กทม</w:t>
            </w:r>
            <w:r w:rsidRPr="0067338A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7338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7338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67338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733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67338A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67338A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67338A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67338A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67338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Pr="0067338A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67338A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67338A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7338A">
        <w:rPr>
          <w:rFonts w:ascii="TH SarabunPSK" w:hAnsi="TH SarabunPSK" w:cs="TH SarabunPSK"/>
          <w:noProof/>
          <w:sz w:val="32"/>
          <w:szCs w:val="32"/>
        </w:rPr>
        <w:t>-</w:t>
      </w:r>
    </w:p>
    <w:p w14:paraId="7B7C7CC9" w14:textId="77777777" w:rsidR="0064558D" w:rsidRPr="0067338A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67338A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67338A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67338A">
      <w:headerReference w:type="default" r:id="rId9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030AB" w14:textId="77777777" w:rsidR="006350C6" w:rsidRDefault="006350C6" w:rsidP="00C81DB8">
      <w:pPr>
        <w:spacing w:after="0" w:line="240" w:lineRule="auto"/>
      </w:pPr>
      <w:r>
        <w:separator/>
      </w:r>
    </w:p>
  </w:endnote>
  <w:endnote w:type="continuationSeparator" w:id="0">
    <w:p w14:paraId="1916C71C" w14:textId="77777777" w:rsidR="006350C6" w:rsidRDefault="006350C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E112A" w14:textId="77777777" w:rsidR="006350C6" w:rsidRDefault="006350C6" w:rsidP="00C81DB8">
      <w:pPr>
        <w:spacing w:after="0" w:line="240" w:lineRule="auto"/>
      </w:pPr>
      <w:r>
        <w:separator/>
      </w:r>
    </w:p>
  </w:footnote>
  <w:footnote w:type="continuationSeparator" w:id="0">
    <w:p w14:paraId="46A777B9" w14:textId="77777777" w:rsidR="006350C6" w:rsidRDefault="006350C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A7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E7A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6543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50C6"/>
    <w:rsid w:val="006437C0"/>
    <w:rsid w:val="0064558D"/>
    <w:rsid w:val="0065175D"/>
    <w:rsid w:val="0067338A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7A7B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00DE-E18B-41FC-AB59-1934FD22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</cp:revision>
  <cp:lastPrinted>2016-06-28T23:01:00Z</cp:lastPrinted>
  <dcterms:created xsi:type="dcterms:W3CDTF">2016-06-28T23:01:00Z</dcterms:created>
  <dcterms:modified xsi:type="dcterms:W3CDTF">2016-06-28T23:01:00Z</dcterms:modified>
</cp:coreProperties>
</file>